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A7836">
        <w:rPr>
          <w:rFonts w:cs="Arial"/>
          <w:b/>
          <w:caps/>
          <w:sz w:val="28"/>
          <w:szCs w:val="28"/>
        </w:rPr>
        <w:t>1619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A783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Implantação de faixa para travessia de pedestres na R</w:t>
            </w:r>
            <w:r w:rsidR="000655C4">
              <w:rPr>
                <w:rFonts w:cs="Arial"/>
                <w:sz w:val="20"/>
                <w:szCs w:val="20"/>
              </w:rPr>
              <w:t>u</w:t>
            </w:r>
            <w:r>
              <w:rPr>
                <w:rFonts w:cs="Arial"/>
                <w:sz w:val="20"/>
                <w:szCs w:val="20"/>
              </w:rPr>
              <w:t>a Santa Helena, no cruzamento com a Avenida São João, no Bairro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D0B7E" w:rsidRDefault="003A77BE" w:rsidP="000655C4">
      <w:pPr>
        <w:tabs>
          <w:tab w:val="left" w:pos="-600"/>
        </w:tabs>
        <w:spacing w:after="120" w:line="360" w:lineRule="auto"/>
        <w:ind w:firstLine="1701"/>
        <w:jc w:val="both"/>
      </w:pPr>
      <w:r w:rsidRPr="000655C4">
        <w:rPr>
          <w:rFonts w:cs="Arial"/>
          <w:b/>
        </w:rPr>
        <w:t>INDICAMOS</w:t>
      </w:r>
      <w:r w:rsidRPr="000655C4">
        <w:rPr>
          <w:rFonts w:cs="Arial"/>
        </w:rPr>
        <w:t xml:space="preserve"> ao Excelentíssimo Senhor Prefeito Municipal de Jacareí </w:t>
      </w:r>
      <w:r w:rsidR="00B67EB4" w:rsidRPr="000655C4">
        <w:rPr>
          <w:rFonts w:cs="Arial"/>
        </w:rPr>
        <w:t>que</w:t>
      </w:r>
      <w:r w:rsidRPr="000655C4">
        <w:rPr>
          <w:rFonts w:cs="Arial"/>
        </w:rPr>
        <w:t xml:space="preserve"> sejam tomada</w:t>
      </w:r>
      <w:r w:rsidR="001C7A18" w:rsidRPr="000655C4">
        <w:rPr>
          <w:rFonts w:cs="Arial"/>
        </w:rPr>
        <w:t xml:space="preserve">s </w:t>
      </w:r>
      <w:r w:rsidR="000655C4" w:rsidRPr="000655C4">
        <w:rPr>
          <w:rFonts w:cs="Arial"/>
        </w:rPr>
        <w:t xml:space="preserve">as </w:t>
      </w:r>
      <w:r w:rsidR="001C7A18" w:rsidRPr="000655C4">
        <w:rPr>
          <w:rFonts w:cs="Arial"/>
        </w:rPr>
        <w:t>providências cabíveis visando</w:t>
      </w:r>
      <w:r w:rsidR="00691975" w:rsidRPr="000655C4">
        <w:rPr>
          <w:rFonts w:cs="Arial"/>
        </w:rPr>
        <w:t xml:space="preserve"> </w:t>
      </w:r>
      <w:r w:rsidR="000655C4" w:rsidRPr="000655C4">
        <w:rPr>
          <w:rFonts w:cs="Arial"/>
        </w:rPr>
        <w:t>à realização de e</w:t>
      </w:r>
      <w:r w:rsidR="006D0B7E" w:rsidRPr="000655C4">
        <w:t xml:space="preserve">studos para instalação de faixa </w:t>
      </w:r>
      <w:r w:rsidR="000655C4">
        <w:t>para travessia de pedestres na R</w:t>
      </w:r>
      <w:r w:rsidR="006D0B7E" w:rsidRPr="000655C4">
        <w:t>ua Santa Helena, no cruzamento com a Aveni</w:t>
      </w:r>
      <w:r w:rsidR="000655C4">
        <w:t>da São João, no B</w:t>
      </w:r>
      <w:r w:rsidR="006D0B7E" w:rsidRPr="000655C4">
        <w:t>airro São João. No local já existe um semáforo que controla o fluxo de veículos, mas não há uma faixa que auxilie os moradores na travessia, conforme demonstra</w:t>
      </w:r>
      <w:r w:rsidR="00754965">
        <w:t xml:space="preserve"> a</w:t>
      </w:r>
      <w:r w:rsidR="006D0B7E" w:rsidRPr="000655C4">
        <w:t xml:space="preserve"> foto </w:t>
      </w:r>
      <w:r w:rsidR="00754965">
        <w:t>anexa</w:t>
      </w:r>
      <w:r w:rsidR="006D0B7E" w:rsidRPr="000655C4">
        <w:t>.</w:t>
      </w:r>
    </w:p>
    <w:p w:rsidR="006D0B7E" w:rsidRPr="000655C4" w:rsidRDefault="00754965" w:rsidP="00754965">
      <w:pPr>
        <w:tabs>
          <w:tab w:val="left" w:pos="-600"/>
        </w:tabs>
        <w:spacing w:after="120" w:line="360" w:lineRule="auto"/>
        <w:ind w:firstLine="1701"/>
        <w:jc w:val="both"/>
      </w:pPr>
      <w:r>
        <w:t>O</w:t>
      </w:r>
      <w:r w:rsidR="006D0B7E" w:rsidRPr="000655C4">
        <w:t xml:space="preserve">s moradores reclamam que é arriscada e insegura a travessia de </w:t>
      </w:r>
      <w:r>
        <w:t>pedestres para acesso entre os B</w:t>
      </w:r>
      <w:r w:rsidR="006D0B7E" w:rsidRPr="000655C4">
        <w:t>airros Jardim Jacinto, Jardim Independência e São João. Eles reivindicam providências urgentes para evitar atropelamentos e acidentes, pois</w:t>
      </w:r>
      <w:r>
        <w:t>,</w:t>
      </w:r>
      <w:r w:rsidR="006D0B7E" w:rsidRPr="000655C4">
        <w:t xml:space="preserve"> devido à falta de referência para atravessarem, as pessoas acabam se arriscando no intenso fluxo de veículos.</w:t>
      </w:r>
    </w:p>
    <w:p w:rsidR="003A77BE" w:rsidRPr="000655C4" w:rsidRDefault="008C72B7" w:rsidP="000655C4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0655C4">
        <w:rPr>
          <w:rFonts w:cs="Arial"/>
        </w:rPr>
        <w:t>N</w:t>
      </w:r>
      <w:r w:rsidR="003E188F" w:rsidRPr="000655C4">
        <w:rPr>
          <w:rFonts w:cs="Arial"/>
        </w:rPr>
        <w:t>a certeza de recebermos especial atenção ao indicado, subscrevemos agradecidos.</w:t>
      </w:r>
    </w:p>
    <w:p w:rsidR="006E7C19" w:rsidRPr="000655C4" w:rsidRDefault="006E7C19" w:rsidP="000655C4">
      <w:pPr>
        <w:tabs>
          <w:tab w:val="left" w:pos="-600"/>
        </w:tabs>
        <w:spacing w:line="360" w:lineRule="auto"/>
        <w:ind w:firstLine="1701"/>
        <w:jc w:val="both"/>
        <w:rPr>
          <w:rFonts w:cs="Arial"/>
        </w:rPr>
      </w:pPr>
    </w:p>
    <w:p w:rsidR="00691975" w:rsidRPr="000655C4" w:rsidRDefault="003A77BE" w:rsidP="00631F6A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smartTag w:uri="schemas-houaiss/mini" w:element="verbetes">
        <w:r w:rsidRPr="000655C4">
          <w:rPr>
            <w:rFonts w:cs="Arial"/>
          </w:rPr>
          <w:t>Sala</w:t>
        </w:r>
      </w:smartTag>
      <w:r w:rsidRPr="000655C4">
        <w:rPr>
          <w:rFonts w:cs="Arial"/>
        </w:rPr>
        <w:t xml:space="preserve"> das </w:t>
      </w:r>
      <w:smartTag w:uri="schemas-houaiss/mini" w:element="verbetes">
        <w:r w:rsidRPr="000655C4">
          <w:rPr>
            <w:rFonts w:cs="Arial"/>
          </w:rPr>
          <w:t>Sessões</w:t>
        </w:r>
      </w:smartTag>
      <w:r w:rsidRPr="000655C4">
        <w:rPr>
          <w:rFonts w:cs="Arial"/>
        </w:rPr>
        <w:t>,</w:t>
      </w:r>
      <w:r w:rsidR="003D5921" w:rsidRPr="000655C4">
        <w:rPr>
          <w:rFonts w:cs="Arial"/>
        </w:rPr>
        <w:t xml:space="preserve"> 2 de junho </w:t>
      </w:r>
      <w:r w:rsidR="00B23581" w:rsidRPr="000655C4">
        <w:rPr>
          <w:rFonts w:cs="Arial"/>
        </w:rPr>
        <w:t>de 2021.</w:t>
      </w:r>
    </w:p>
    <w:p w:rsidR="008A7836" w:rsidRPr="000655C4" w:rsidRDefault="008A7836" w:rsidP="000655C4">
      <w:pPr>
        <w:tabs>
          <w:tab w:val="left" w:pos="-600"/>
          <w:tab w:val="left" w:pos="4508"/>
        </w:tabs>
        <w:spacing w:line="360" w:lineRule="auto"/>
        <w:jc w:val="both"/>
        <w:rPr>
          <w:rFonts w:cs="Arial"/>
        </w:rPr>
      </w:pPr>
    </w:p>
    <w:p w:rsidR="008A7836" w:rsidRDefault="008A7836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8A7836" w:rsidRDefault="008A7836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LUÍS FLÁVIO (FLAVINHO)</w:t>
      </w:r>
    </w:p>
    <w:p w:rsidR="008A7836" w:rsidRDefault="008A7836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 xml:space="preserve">Vereador </w:t>
      </w:r>
      <w:r w:rsidR="00AD270C">
        <w:rPr>
          <w:rFonts w:cs="Arial"/>
        </w:rPr>
        <w:t>–</w:t>
      </w:r>
      <w:r>
        <w:rPr>
          <w:rFonts w:cs="Arial"/>
        </w:rPr>
        <w:t xml:space="preserve"> PT</w:t>
      </w:r>
    </w:p>
    <w:p w:rsidR="00AD270C" w:rsidRDefault="00AD270C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631F6A" w:rsidRDefault="00631F6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631F6A" w:rsidRDefault="00631F6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631F6A" w:rsidRDefault="00631F6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631F6A" w:rsidRDefault="00631F6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631F6A" w:rsidRDefault="00631F6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631F6A" w:rsidRDefault="00631F6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bookmarkStart w:id="0" w:name="_GoBack"/>
      <w:bookmarkEnd w:id="0"/>
    </w:p>
    <w:p w:rsidR="00631F6A" w:rsidRDefault="00631F6A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AD270C" w:rsidRDefault="00AD270C" w:rsidP="006D0B7E">
      <w:pPr>
        <w:jc w:val="center"/>
      </w:pPr>
      <w:r>
        <w:rPr>
          <w:noProof/>
          <w:sz w:val="28"/>
          <w:szCs w:val="28"/>
        </w:rPr>
        <w:drawing>
          <wp:inline distT="0" distB="0" distL="0" distR="0" wp14:anchorId="5E7C3843" wp14:editId="5E873DAD">
            <wp:extent cx="5391150" cy="4029075"/>
            <wp:effectExtent l="0" t="0" r="0" b="9525"/>
            <wp:docPr id="3" name="Imagem 3" descr="C:\Users\G02-4235\Downloads\WhatsApp Image 2021-05-31 at 11.17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02-4235\Downloads\WhatsApp Image 2021-05-31 at 11.17.4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70C" w:rsidRPr="00ED4D34" w:rsidRDefault="00AD270C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sectPr w:rsidR="00AD270C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8DD" w:rsidRDefault="006B78DD">
      <w:r>
        <w:separator/>
      </w:r>
    </w:p>
  </w:endnote>
  <w:endnote w:type="continuationSeparator" w:id="0">
    <w:p w:rsidR="006B78DD" w:rsidRDefault="006B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8DD" w:rsidRDefault="006B78DD">
      <w:r>
        <w:separator/>
      </w:r>
    </w:p>
  </w:footnote>
  <w:footnote w:type="continuationSeparator" w:id="0">
    <w:p w:rsidR="006B78DD" w:rsidRDefault="006B7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D0B7E">
      <w:rPr>
        <w:rFonts w:cs="Arial"/>
        <w:b/>
        <w:sz w:val="20"/>
        <w:szCs w:val="20"/>
        <w:u w:val="single"/>
      </w:rPr>
      <w:t>1.619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6D0B7E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6D0B7E">
      <w:rPr>
        <w:rFonts w:cs="Arial"/>
        <w:b/>
        <w:sz w:val="20"/>
        <w:szCs w:val="20"/>
        <w:u w:val="single"/>
      </w:rPr>
      <w:t xml:space="preserve">Vereador Luís Flávio (Flavinho)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31F6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31F6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655C4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E1AE8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D5921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31F6A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B78DD"/>
    <w:rsid w:val="006C59BC"/>
    <w:rsid w:val="006D0B7E"/>
    <w:rsid w:val="006D51B0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54965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A7836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270C"/>
    <w:rsid w:val="00AD3733"/>
    <w:rsid w:val="00AD6B47"/>
    <w:rsid w:val="00AE447C"/>
    <w:rsid w:val="00B06B4B"/>
    <w:rsid w:val="00B10E9F"/>
    <w:rsid w:val="00B217B8"/>
    <w:rsid w:val="00B23581"/>
    <w:rsid w:val="00B27A42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EF6C06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8791D-E62A-4313-A500-618F6B9F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174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5</cp:revision>
  <cp:lastPrinted>2020-03-16T12:28:00Z</cp:lastPrinted>
  <dcterms:created xsi:type="dcterms:W3CDTF">2021-05-31T19:07:00Z</dcterms:created>
  <dcterms:modified xsi:type="dcterms:W3CDTF">2021-05-31T20:43:00Z</dcterms:modified>
</cp:coreProperties>
</file>